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Riding of Yorkshire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Riding of Yorkshire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Riding of Yorkshire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Riding of Yorkshire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Riding of Yorkshire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Riding of Yorkshire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East Riding of Yorkshire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Riding of Yorkshire is estimated to be </w:t>
      </w:r>
      <w:r w:rsidRPr="00773DF7">
        <w:rPr>
          <w:rFonts w:ascii="Libre Franklin Light" w:eastAsia="Times New Roman" w:hAnsi="Libre Franklin Light" w:cs="Calibri Light"/>
          <w:b/>
          <w:bCs/>
          <w:color w:val="C45911" w:themeColor="accent2" w:themeShade="BF"/>
        </w:rPr>
        <w:t xml:space="preserve">£3,938,479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Riding of Yorkshire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Riding of Yorkshire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Riding of Yorkshire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Riding of Yorkshire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Riding of York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Riding of Yorkshire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Riding of York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Riding of Yorkshire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Riding of Yorkshire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Riding of York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Riding of Yorkshire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Riding of Yorkshire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Riding of Yorkshire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Riding of Yorkshire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Riding of Yorkshire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Riding of Yorkshire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£3,938,479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Riding of Yorkshire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£64,151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£1,326,686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£95,039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£26,730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£49,005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£2,376,868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£3,938,479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Riding of Yorkshire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Riding of Yorkshire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Riding of Yorkshire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Riding of Yorkshire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Riding of Yorkshire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Riding of Yorkshire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Riding of Yorkshire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Riding of Yorkshire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Riding of Yorkshire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Riding of Yorkshire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Riding of Yorkshire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Riding of Yorkshire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ED26BF8-1B89-42B2-98D6-326AC816777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